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39"/>
      </w:tblGrid>
      <w:tr w:rsidR="007D4858" w:rsidRPr="00341AA4">
        <w:trPr>
          <w:cantSplit/>
          <w:trHeight w:val="1701"/>
        </w:trPr>
        <w:tc>
          <w:tcPr>
            <w:tcW w:w="9639" w:type="dxa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820"/>
              <w:gridCol w:w="4819"/>
            </w:tblGrid>
            <w:tr w:rsidR="007D4858" w:rsidRPr="00341AA4">
              <w:trPr>
                <w:cantSplit/>
                <w:trHeight w:val="1701"/>
              </w:trPr>
              <w:tc>
                <w:tcPr>
                  <w:tcW w:w="9639" w:type="dxa"/>
                  <w:gridSpan w:val="2"/>
                </w:tcPr>
                <w:p w:rsidR="007D4858" w:rsidRPr="00341AA4" w:rsidRDefault="007D4858" w:rsidP="00F2795D">
                  <w:pPr>
                    <w:tabs>
                      <w:tab w:val="center" w:pos="4812"/>
                      <w:tab w:val="left" w:pos="5773"/>
                    </w:tabs>
                    <w:spacing w:after="0"/>
                    <w:rPr>
                      <w:rFonts w:ascii="Times New Roman" w:hAnsi="Times New Roman" w:cs="Times New Roman"/>
                    </w:rPr>
                  </w:pPr>
                  <w:r w:rsidRPr="00341AA4">
                    <w:rPr>
                      <w:rFonts w:ascii="Times New Roman" w:hAnsi="Times New Roman" w:cs="Times New Roman"/>
                    </w:rPr>
                    <w:tab/>
                  </w:r>
                  <w:r w:rsidRPr="002E1372">
                    <w:rPr>
                      <w:rFonts w:ascii="Times New Roman" w:hAnsi="Times New Roman" w:cs="Times New Roman"/>
                      <w:noProof/>
                      <w:lang w:eastAsia="ru-RU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герб_ч_б3" style="width:51.75pt;height:64.5pt;visibility:visible">
                        <v:imagedata r:id="rId7" o:title=""/>
                      </v:shape>
                    </w:pict>
                  </w:r>
                  <w:r w:rsidRPr="00341AA4">
                    <w:rPr>
                      <w:rFonts w:ascii="Times New Roman" w:hAnsi="Times New Roman" w:cs="Times New Roman"/>
                    </w:rPr>
                    <w:tab/>
                  </w:r>
                </w:p>
                <w:p w:rsidR="007D4858" w:rsidRPr="00341AA4" w:rsidRDefault="007D4858" w:rsidP="00F2795D">
                  <w:pPr>
                    <w:tabs>
                      <w:tab w:val="center" w:pos="4812"/>
                      <w:tab w:val="left" w:pos="5773"/>
                    </w:tabs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D4858" w:rsidRPr="00341AA4">
              <w:trPr>
                <w:cantSplit/>
                <w:trHeight w:val="2272"/>
              </w:trPr>
              <w:tc>
                <w:tcPr>
                  <w:tcW w:w="9639" w:type="dxa"/>
                  <w:gridSpan w:val="2"/>
                </w:tcPr>
                <w:p w:rsidR="007D4858" w:rsidRPr="00341AA4" w:rsidRDefault="007D4858" w:rsidP="009F1CFB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</w:pPr>
                  <w:r w:rsidRPr="00341AA4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ПРИКАЗ</w:t>
                  </w:r>
                </w:p>
                <w:p w:rsidR="007D4858" w:rsidRPr="00341AA4" w:rsidRDefault="007D4858" w:rsidP="009F1CFB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</w:rPr>
                  </w:pPr>
                </w:p>
                <w:p w:rsidR="007D4858" w:rsidRPr="00341AA4" w:rsidRDefault="007D4858" w:rsidP="009F1CFB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28"/>
                      <w:szCs w:val="28"/>
                    </w:rPr>
                  </w:pPr>
                  <w:r w:rsidRPr="00341AA4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28"/>
                      <w:szCs w:val="28"/>
                    </w:rPr>
                    <w:t>НАЧАЛЬНИКА</w:t>
                  </w:r>
                </w:p>
                <w:p w:rsidR="007D4858" w:rsidRPr="00341AA4" w:rsidRDefault="007D4858" w:rsidP="009F1CFB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28"/>
                      <w:szCs w:val="28"/>
                    </w:rPr>
                  </w:pPr>
                  <w:r w:rsidRPr="00341AA4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28"/>
                      <w:szCs w:val="28"/>
                    </w:rPr>
                    <w:t>ОТДЕЛА КУЛЬТУРЫ</w:t>
                  </w:r>
                </w:p>
                <w:p w:rsidR="007D4858" w:rsidRPr="00F2795D" w:rsidRDefault="007D4858" w:rsidP="009F1CFB">
                  <w:pPr>
                    <w:pStyle w:val="Heading1"/>
                    <w:spacing w:before="0" w:after="0"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7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АДМИНИСТРАЦИИ МУНИЦИПАЛЬНОГО ОБРАЗОВАНИЯ</w:t>
                  </w:r>
                </w:p>
                <w:p w:rsidR="007D4858" w:rsidRPr="00F2795D" w:rsidRDefault="007D4858" w:rsidP="009F1CFB">
                  <w:pPr>
                    <w:pStyle w:val="Heading4"/>
                    <w:spacing w:before="0" w:after="0" w:line="20" w:lineRule="atLeast"/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  <w:r w:rsidRPr="00F2795D">
                    <w:rPr>
                      <w:sz w:val="24"/>
                      <w:szCs w:val="24"/>
                      <w:lang w:eastAsia="ru-RU"/>
                    </w:rPr>
                    <w:t>ЩЕРБИНОВСКИЙ РАЙОН</w:t>
                  </w:r>
                </w:p>
                <w:p w:rsidR="007D4858" w:rsidRPr="00341AA4" w:rsidRDefault="007D4858" w:rsidP="00F2795D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7D4858" w:rsidRPr="00341AA4" w:rsidRDefault="007D4858" w:rsidP="00F2795D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  <w:p w:rsidR="007D4858" w:rsidRPr="00341AA4" w:rsidRDefault="007D4858" w:rsidP="00F279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</w:pPr>
                </w:p>
              </w:tc>
            </w:tr>
            <w:tr w:rsidR="007D4858" w:rsidRPr="00341AA4">
              <w:trPr>
                <w:cantSplit/>
                <w:trHeight w:val="340"/>
              </w:trPr>
              <w:tc>
                <w:tcPr>
                  <w:tcW w:w="4820" w:type="dxa"/>
                  <w:vAlign w:val="bottom"/>
                </w:tcPr>
                <w:p w:rsidR="007D4858" w:rsidRPr="00341AA4" w:rsidRDefault="007D4858" w:rsidP="00F2795D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41AA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27 июня 2013 года</w:t>
                  </w:r>
                </w:p>
              </w:tc>
              <w:tc>
                <w:tcPr>
                  <w:tcW w:w="480" w:type="dxa"/>
                  <w:vAlign w:val="center"/>
                </w:tcPr>
                <w:p w:rsidR="007D4858" w:rsidRPr="00341AA4" w:rsidRDefault="007D4858" w:rsidP="00326FD8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41AA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№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39-П</w:t>
                  </w:r>
                </w:p>
              </w:tc>
            </w:tr>
            <w:tr w:rsidR="007D4858" w:rsidRPr="00341AA4">
              <w:trPr>
                <w:cantSplit/>
                <w:trHeight w:val="284"/>
              </w:trPr>
              <w:tc>
                <w:tcPr>
                  <w:tcW w:w="9639" w:type="dxa"/>
                  <w:gridSpan w:val="2"/>
                  <w:vAlign w:val="bottom"/>
                </w:tcPr>
                <w:p w:rsidR="007D4858" w:rsidRPr="00341AA4" w:rsidRDefault="007D4858" w:rsidP="00F279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41A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ст-ца Старощербиновская</w:t>
                  </w:r>
                </w:p>
              </w:tc>
            </w:tr>
          </w:tbl>
          <w:p w:rsidR="007D4858" w:rsidRPr="00341AA4" w:rsidRDefault="007D4858" w:rsidP="00F2795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D4858" w:rsidRPr="00341AA4">
        <w:trPr>
          <w:cantSplit/>
          <w:trHeight w:val="284"/>
        </w:trPr>
        <w:tc>
          <w:tcPr>
            <w:tcW w:w="9639" w:type="dxa"/>
          </w:tcPr>
          <w:p w:rsidR="007D4858" w:rsidRPr="00341AA4" w:rsidRDefault="007D4858" w:rsidP="00F2795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7D4858" w:rsidRDefault="007D4858" w:rsidP="00F2795D">
      <w:pPr>
        <w:spacing w:after="0"/>
        <w:rPr>
          <w:rFonts w:ascii="Times New Roman" w:hAnsi="Times New Roman" w:cs="Times New Roman"/>
          <w:b/>
          <w:bCs/>
        </w:rPr>
      </w:pPr>
    </w:p>
    <w:p w:rsidR="007D4858" w:rsidRPr="00F2795D" w:rsidRDefault="007D4858" w:rsidP="00F2795D">
      <w:pPr>
        <w:spacing w:after="0"/>
        <w:rPr>
          <w:rFonts w:ascii="Times New Roman" w:hAnsi="Times New Roman" w:cs="Times New Roman"/>
          <w:b/>
          <w:bCs/>
        </w:rPr>
      </w:pPr>
    </w:p>
    <w:p w:rsidR="007D4858" w:rsidRDefault="007D4858" w:rsidP="00326FD8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2956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контрольных значений </w:t>
      </w:r>
    </w:p>
    <w:p w:rsidR="007D4858" w:rsidRDefault="007D4858" w:rsidP="0030307A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2956">
        <w:rPr>
          <w:rFonts w:ascii="Times New Roman" w:hAnsi="Times New Roman" w:cs="Times New Roman"/>
          <w:b/>
          <w:bCs/>
          <w:sz w:val="28"/>
          <w:szCs w:val="28"/>
        </w:rPr>
        <w:t>показателей деятельности муниципальных бюджетных</w:t>
      </w:r>
    </w:p>
    <w:p w:rsidR="007D4858" w:rsidRDefault="007D4858" w:rsidP="0030307A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2956">
        <w:rPr>
          <w:rFonts w:ascii="Times New Roman" w:hAnsi="Times New Roman" w:cs="Times New Roman"/>
          <w:b/>
          <w:bCs/>
          <w:sz w:val="28"/>
          <w:szCs w:val="28"/>
        </w:rPr>
        <w:t xml:space="preserve"> учреждений кул</w:t>
      </w:r>
      <w:r>
        <w:rPr>
          <w:rFonts w:ascii="Times New Roman" w:hAnsi="Times New Roman" w:cs="Times New Roman"/>
          <w:b/>
          <w:bCs/>
          <w:sz w:val="28"/>
          <w:szCs w:val="28"/>
        </w:rPr>
        <w:t>ьтуры, подведомственных отделу</w:t>
      </w:r>
    </w:p>
    <w:p w:rsidR="007D4858" w:rsidRDefault="007D4858" w:rsidP="0030307A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2956">
        <w:rPr>
          <w:rFonts w:ascii="Times New Roman" w:hAnsi="Times New Roman" w:cs="Times New Roman"/>
          <w:b/>
          <w:bCs/>
          <w:sz w:val="28"/>
          <w:szCs w:val="28"/>
        </w:rPr>
        <w:t>культуры администрации муниципального образования</w:t>
      </w:r>
    </w:p>
    <w:p w:rsidR="007D4858" w:rsidRDefault="007D4858" w:rsidP="0030307A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Щербиновский</w:t>
      </w:r>
      <w:r w:rsidRPr="00D12956">
        <w:rPr>
          <w:rFonts w:ascii="Times New Roman" w:hAnsi="Times New Roman" w:cs="Times New Roman"/>
          <w:b/>
          <w:bCs/>
          <w:sz w:val="28"/>
          <w:szCs w:val="28"/>
        </w:rPr>
        <w:t xml:space="preserve"> район для установления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2956">
        <w:rPr>
          <w:rFonts w:ascii="Times New Roman" w:hAnsi="Times New Roman" w:cs="Times New Roman"/>
          <w:b/>
          <w:bCs/>
          <w:sz w:val="28"/>
          <w:szCs w:val="28"/>
        </w:rPr>
        <w:t>стимулирующих</w:t>
      </w:r>
    </w:p>
    <w:p w:rsidR="007D4858" w:rsidRDefault="007D4858" w:rsidP="0030307A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2956">
        <w:rPr>
          <w:rFonts w:ascii="Times New Roman" w:hAnsi="Times New Roman" w:cs="Times New Roman"/>
          <w:b/>
          <w:bCs/>
          <w:sz w:val="28"/>
          <w:szCs w:val="28"/>
        </w:rPr>
        <w:t xml:space="preserve"> выплат руководителям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муниципальных бюджетных </w:t>
      </w:r>
    </w:p>
    <w:p w:rsidR="007D4858" w:rsidRDefault="007D4858" w:rsidP="0030307A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учреждений культуры и муниципальных бюджетных </w:t>
      </w:r>
    </w:p>
    <w:p w:rsidR="007D4858" w:rsidRDefault="007D4858" w:rsidP="0030307A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учреждений дополнительного образования детей </w:t>
      </w:r>
    </w:p>
    <w:p w:rsidR="007D4858" w:rsidRPr="00D12956" w:rsidRDefault="007D4858" w:rsidP="0030307A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Pr="0030307A">
        <w:rPr>
          <w:rFonts w:ascii="Times New Roman" w:hAnsi="Times New Roman" w:cs="Times New Roman"/>
          <w:b/>
          <w:bCs/>
          <w:sz w:val="28"/>
          <w:szCs w:val="28"/>
        </w:rPr>
        <w:t xml:space="preserve"> образования Щербиновский район</w:t>
      </w:r>
    </w:p>
    <w:p w:rsidR="007D4858" w:rsidRPr="00E5074C" w:rsidRDefault="007D4858" w:rsidP="00326FD8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4858" w:rsidRDefault="007D4858" w:rsidP="00326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4858" w:rsidRPr="00E5074C" w:rsidRDefault="007D4858" w:rsidP="00326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4858" w:rsidRPr="00E5074C" w:rsidRDefault="007D4858" w:rsidP="00E22A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2A7F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главы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Щербиновский район от 17 ноября 2008 года № 264 </w:t>
      </w:r>
      <w:r w:rsidRPr="00E22A7F">
        <w:rPr>
          <w:rFonts w:ascii="Times New Roman" w:hAnsi="Times New Roman" w:cs="Times New Roman"/>
          <w:sz w:val="28"/>
          <w:szCs w:val="28"/>
        </w:rPr>
        <w:t>«Об утвержде</w:t>
      </w:r>
      <w:r>
        <w:rPr>
          <w:rFonts w:ascii="Times New Roman" w:hAnsi="Times New Roman" w:cs="Times New Roman"/>
          <w:sz w:val="28"/>
          <w:szCs w:val="28"/>
        </w:rPr>
        <w:t>нии положений</w:t>
      </w:r>
      <w:r w:rsidRPr="00E22A7F">
        <w:rPr>
          <w:rFonts w:ascii="Times New Roman" w:hAnsi="Times New Roman" w:cs="Times New Roman"/>
          <w:sz w:val="28"/>
          <w:szCs w:val="28"/>
        </w:rPr>
        <w:t xml:space="preserve"> об оплате труда работников муниципальных учреждений </w:t>
      </w:r>
      <w:r>
        <w:rPr>
          <w:rFonts w:ascii="Times New Roman" w:hAnsi="Times New Roman" w:cs="Times New Roman"/>
          <w:sz w:val="28"/>
          <w:szCs w:val="28"/>
        </w:rPr>
        <w:t>отрасли «К</w:t>
      </w:r>
      <w:r w:rsidRPr="00E22A7F">
        <w:rPr>
          <w:rFonts w:ascii="Times New Roman" w:hAnsi="Times New Roman" w:cs="Times New Roman"/>
          <w:sz w:val="28"/>
          <w:szCs w:val="28"/>
        </w:rPr>
        <w:t>уль</w:t>
      </w:r>
      <w:r>
        <w:rPr>
          <w:rFonts w:ascii="Times New Roman" w:hAnsi="Times New Roman" w:cs="Times New Roman"/>
          <w:sz w:val="28"/>
          <w:szCs w:val="28"/>
        </w:rPr>
        <w:t>тура»</w:t>
      </w:r>
      <w:r w:rsidRPr="00E22A7F">
        <w:rPr>
          <w:rFonts w:ascii="Times New Roman" w:hAnsi="Times New Roman" w:cs="Times New Roman"/>
          <w:sz w:val="28"/>
          <w:szCs w:val="28"/>
        </w:rPr>
        <w:t xml:space="preserve"> и образовательных </w:t>
      </w:r>
      <w:r>
        <w:rPr>
          <w:rFonts w:ascii="Times New Roman" w:hAnsi="Times New Roman" w:cs="Times New Roman"/>
          <w:sz w:val="28"/>
          <w:szCs w:val="28"/>
        </w:rPr>
        <w:t xml:space="preserve">учреждений, подведомственных </w:t>
      </w:r>
      <w:r w:rsidRPr="00E24384">
        <w:rPr>
          <w:rFonts w:ascii="Times New Roman" w:hAnsi="Times New Roman" w:cs="Times New Roman"/>
          <w:sz w:val="28"/>
          <w:szCs w:val="28"/>
        </w:rPr>
        <w:t>отдел культуры администрации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E22A7F">
        <w:rPr>
          <w:rFonts w:ascii="Times New Roman" w:hAnsi="Times New Roman" w:cs="Times New Roman"/>
          <w:sz w:val="28"/>
          <w:szCs w:val="28"/>
        </w:rPr>
        <w:t xml:space="preserve">, в целях совершенствования систем оплаты труда, обеспечивающих усиление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E22A7F">
        <w:rPr>
          <w:rFonts w:ascii="Times New Roman" w:hAnsi="Times New Roman" w:cs="Times New Roman"/>
          <w:sz w:val="28"/>
          <w:szCs w:val="28"/>
        </w:rPr>
        <w:t>материальной заинтересованности в повышении эффективнос</w:t>
      </w:r>
      <w:r>
        <w:rPr>
          <w:rFonts w:ascii="Times New Roman" w:hAnsi="Times New Roman" w:cs="Times New Roman"/>
          <w:sz w:val="28"/>
          <w:szCs w:val="28"/>
        </w:rPr>
        <w:t xml:space="preserve">ти труда,                                 </w:t>
      </w:r>
      <w:r w:rsidRPr="00E5074C">
        <w:rPr>
          <w:rFonts w:ascii="Times New Roman" w:hAnsi="Times New Roman" w:cs="Times New Roman"/>
          <w:sz w:val="28"/>
          <w:szCs w:val="28"/>
        </w:rPr>
        <w:t>п р и к а з ы в а ю:</w:t>
      </w:r>
    </w:p>
    <w:p w:rsidR="007D4858" w:rsidRPr="00D12956" w:rsidRDefault="007D4858" w:rsidP="00326F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2956">
        <w:rPr>
          <w:rFonts w:ascii="Times New Roman" w:hAnsi="Times New Roman" w:cs="Times New Roman"/>
          <w:sz w:val="28"/>
          <w:szCs w:val="28"/>
        </w:rPr>
        <w:t xml:space="preserve">1. Утвердить контрольные значения показателей деятельности муниципальных бюджетных учреждений культуры, подведомственных отделу  культуры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Щербиновский</w:t>
      </w:r>
      <w:r w:rsidRPr="00D12956">
        <w:rPr>
          <w:rFonts w:ascii="Times New Roman" w:hAnsi="Times New Roman" w:cs="Times New Roman"/>
          <w:sz w:val="28"/>
          <w:szCs w:val="28"/>
        </w:rPr>
        <w:t xml:space="preserve"> район, для установления стимулирующих выплат руководителям подведомственных отделу  культуры 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Щербиновский</w:t>
      </w:r>
      <w:r w:rsidRPr="00D12956">
        <w:rPr>
          <w:rFonts w:ascii="Times New Roman" w:hAnsi="Times New Roman" w:cs="Times New Roman"/>
          <w:sz w:val="28"/>
          <w:szCs w:val="28"/>
        </w:rPr>
        <w:t xml:space="preserve"> район на 2014 год (приложение № 1).</w:t>
      </w:r>
    </w:p>
    <w:p w:rsidR="007D4858" w:rsidRPr="00D12956" w:rsidRDefault="007D4858" w:rsidP="00326F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2956">
        <w:rPr>
          <w:rFonts w:ascii="Times New Roman" w:hAnsi="Times New Roman" w:cs="Times New Roman"/>
          <w:sz w:val="28"/>
          <w:szCs w:val="28"/>
        </w:rPr>
        <w:t xml:space="preserve">2. Утвердить контрольные значения показателей деятельности муниципальных бюджетных учреждений культуры, </w:t>
      </w:r>
      <w:r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Pr="00D12956">
        <w:rPr>
          <w:rFonts w:ascii="Times New Roman" w:hAnsi="Times New Roman" w:cs="Times New Roman"/>
          <w:sz w:val="28"/>
          <w:szCs w:val="28"/>
        </w:rPr>
        <w:t xml:space="preserve">отделу  культуры 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Щербиновский</w:t>
      </w:r>
      <w:r w:rsidRPr="00D12956">
        <w:rPr>
          <w:rFonts w:ascii="Times New Roman" w:hAnsi="Times New Roman" w:cs="Times New Roman"/>
          <w:sz w:val="28"/>
          <w:szCs w:val="28"/>
        </w:rPr>
        <w:t xml:space="preserve"> район, для премирования руковод</w:t>
      </w:r>
      <w:r>
        <w:rPr>
          <w:rFonts w:ascii="Times New Roman" w:hAnsi="Times New Roman" w:cs="Times New Roman"/>
          <w:sz w:val="28"/>
          <w:szCs w:val="28"/>
        </w:rPr>
        <w:t xml:space="preserve">ителей подведомственных отделу </w:t>
      </w:r>
      <w:r w:rsidRPr="00D12956">
        <w:rPr>
          <w:rFonts w:ascii="Times New Roman" w:hAnsi="Times New Roman" w:cs="Times New Roman"/>
          <w:sz w:val="28"/>
          <w:szCs w:val="28"/>
        </w:rPr>
        <w:t xml:space="preserve">культуры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Pr="00D1295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2956">
        <w:rPr>
          <w:rFonts w:ascii="Times New Roman" w:hAnsi="Times New Roman" w:cs="Times New Roman"/>
          <w:sz w:val="28"/>
          <w:szCs w:val="28"/>
        </w:rPr>
        <w:t>в 2013 году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12956">
        <w:rPr>
          <w:rFonts w:ascii="Times New Roman" w:hAnsi="Times New Roman" w:cs="Times New Roman"/>
          <w:sz w:val="28"/>
          <w:szCs w:val="28"/>
        </w:rPr>
        <w:t xml:space="preserve"> (приложение № 2).</w:t>
      </w:r>
    </w:p>
    <w:p w:rsidR="007D4858" w:rsidRPr="00D12956" w:rsidRDefault="007D4858" w:rsidP="00326F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2956">
        <w:rPr>
          <w:rFonts w:ascii="Times New Roman" w:hAnsi="Times New Roman" w:cs="Times New Roman"/>
          <w:sz w:val="28"/>
          <w:szCs w:val="28"/>
        </w:rPr>
        <w:t>3. Утвердить состав комиссии по установлению стимулирующих выплат к должностным окладам руководителей муниципальных бюджетных учреждений ку</w:t>
      </w:r>
      <w:r>
        <w:rPr>
          <w:rFonts w:ascii="Times New Roman" w:hAnsi="Times New Roman" w:cs="Times New Roman"/>
          <w:sz w:val="28"/>
          <w:szCs w:val="28"/>
        </w:rPr>
        <w:t>льтуры, подведомственных отделу</w:t>
      </w:r>
      <w:r w:rsidRPr="00D12956">
        <w:rPr>
          <w:rFonts w:ascii="Times New Roman" w:hAnsi="Times New Roman" w:cs="Times New Roman"/>
          <w:sz w:val="28"/>
          <w:szCs w:val="28"/>
        </w:rPr>
        <w:t xml:space="preserve"> культуры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Щербиновский</w:t>
      </w:r>
      <w:r w:rsidRPr="00D1295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№3)</w:t>
      </w:r>
      <w:r w:rsidRPr="00D129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4858" w:rsidRDefault="007D4858" w:rsidP="00E2438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Рекомендовать главам сельских поселений Щербиновского района разработать и утвердить нормативно – правовым актом </w:t>
      </w:r>
      <w:r w:rsidRPr="00D12956">
        <w:rPr>
          <w:rFonts w:ascii="Times New Roman" w:hAnsi="Times New Roman" w:cs="Times New Roman"/>
          <w:sz w:val="28"/>
          <w:szCs w:val="28"/>
        </w:rPr>
        <w:t xml:space="preserve">контрольные значения показателей деятельности </w:t>
      </w:r>
      <w:r w:rsidRPr="00E5074C">
        <w:rPr>
          <w:rFonts w:ascii="Times New Roman" w:hAnsi="Times New Roman" w:cs="Times New Roman"/>
          <w:sz w:val="28"/>
          <w:szCs w:val="28"/>
        </w:rPr>
        <w:t>муниципальных бюджетных учреждений культуры, по</w:t>
      </w:r>
      <w:r>
        <w:rPr>
          <w:rFonts w:ascii="Times New Roman" w:hAnsi="Times New Roman" w:cs="Times New Roman"/>
          <w:sz w:val="28"/>
          <w:szCs w:val="28"/>
        </w:rPr>
        <w:t>дведомственных сельскому поселению</w:t>
      </w:r>
      <w:r w:rsidRPr="00E5074C">
        <w:rPr>
          <w:rFonts w:ascii="Times New Roman" w:hAnsi="Times New Roman" w:cs="Times New Roman"/>
          <w:sz w:val="28"/>
          <w:szCs w:val="28"/>
        </w:rPr>
        <w:t>, и их контрольные значения на 2013 г</w:t>
      </w:r>
      <w:r>
        <w:rPr>
          <w:rFonts w:ascii="Times New Roman" w:hAnsi="Times New Roman" w:cs="Times New Roman"/>
          <w:sz w:val="28"/>
          <w:szCs w:val="28"/>
        </w:rPr>
        <w:t>од.</w:t>
      </w:r>
    </w:p>
    <w:p w:rsidR="007D4858" w:rsidRPr="00E27F4C" w:rsidRDefault="007D4858" w:rsidP="00E24384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27F4C">
        <w:rPr>
          <w:rFonts w:ascii="Times New Roman" w:hAnsi="Times New Roman" w:cs="Times New Roman"/>
          <w:sz w:val="28"/>
          <w:szCs w:val="28"/>
        </w:rPr>
        <w:t>.</w:t>
      </w:r>
      <w:r w:rsidRPr="00E27F4C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8"/>
          <w:sz w:val="28"/>
          <w:szCs w:val="28"/>
        </w:rPr>
        <w:t>Р</w:t>
      </w:r>
      <w:r w:rsidRPr="00E27F4C">
        <w:rPr>
          <w:rFonts w:ascii="Times New Roman" w:hAnsi="Times New Roman" w:cs="Times New Roman"/>
          <w:spacing w:val="-8"/>
          <w:sz w:val="28"/>
          <w:szCs w:val="28"/>
        </w:rPr>
        <w:t>азместить настоящ</w:t>
      </w:r>
      <w:r>
        <w:rPr>
          <w:rFonts w:ascii="Times New Roman" w:hAnsi="Times New Roman" w:cs="Times New Roman"/>
          <w:spacing w:val="-8"/>
          <w:sz w:val="28"/>
          <w:szCs w:val="28"/>
        </w:rPr>
        <w:t>ий приказ</w:t>
      </w:r>
      <w:r w:rsidRPr="00E27F4C">
        <w:rPr>
          <w:rFonts w:ascii="Times New Roman" w:hAnsi="Times New Roman" w:cs="Times New Roman"/>
          <w:spacing w:val="-8"/>
          <w:sz w:val="28"/>
          <w:szCs w:val="28"/>
        </w:rPr>
        <w:t xml:space="preserve"> на официальном сайте администрации муниципального образования Щербиновский район.</w:t>
      </w:r>
    </w:p>
    <w:p w:rsidR="007D4858" w:rsidRPr="00E65695" w:rsidRDefault="007D4858" w:rsidP="00E24384">
      <w:pPr>
        <w:pStyle w:val="ConsPlusTitle"/>
        <w:widowControl/>
        <w:tabs>
          <w:tab w:val="left" w:pos="851"/>
        </w:tabs>
        <w:ind w:firstLine="851"/>
        <w:jc w:val="both"/>
        <w:rPr>
          <w:rFonts w:ascii="Times New Roman" w:hAnsi="Times New Roman" w:cs="Times New Roman"/>
          <w:b w:val="0"/>
          <w:bCs w:val="0"/>
          <w:spacing w:val="-8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6. Опубликовать настоящий приказ</w:t>
      </w:r>
      <w:r w:rsidRPr="00E6569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7D4858" w:rsidRDefault="007D4858" w:rsidP="00E24384">
      <w:pPr>
        <w:pStyle w:val="BodyText"/>
        <w:tabs>
          <w:tab w:val="left" w:pos="-734"/>
        </w:tabs>
        <w:spacing w:after="0" w:line="240" w:lineRule="auto"/>
        <w:ind w:left="-3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E5074C">
        <w:rPr>
          <w:rFonts w:ascii="Times New Roman" w:hAnsi="Times New Roman" w:cs="Times New Roman"/>
          <w:sz w:val="28"/>
          <w:szCs w:val="28"/>
        </w:rPr>
        <w:t>. Контроль за выполнением настоящего приказа оставляю за собой.</w:t>
      </w:r>
    </w:p>
    <w:p w:rsidR="007D4858" w:rsidRDefault="007D4858" w:rsidP="00D36DB7">
      <w:pPr>
        <w:pStyle w:val="a0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8. Приказ вступает в силу со дня его официального опубликования, распространяет и распространяется на правоотношения возникшие с 01 сентября 2013 года.</w:t>
      </w:r>
    </w:p>
    <w:p w:rsidR="007D4858" w:rsidRDefault="007D4858" w:rsidP="00E24384">
      <w:pPr>
        <w:pStyle w:val="BodyText"/>
        <w:tabs>
          <w:tab w:val="left" w:pos="-734"/>
        </w:tabs>
        <w:spacing w:after="0" w:line="240" w:lineRule="auto"/>
        <w:ind w:left="-3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7D4858" w:rsidRDefault="007D4858" w:rsidP="00E24384">
      <w:pPr>
        <w:pStyle w:val="BodyText"/>
        <w:tabs>
          <w:tab w:val="left" w:pos="-734"/>
        </w:tabs>
        <w:spacing w:after="0" w:line="240" w:lineRule="auto"/>
        <w:ind w:left="-3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D4858" w:rsidRPr="00E5074C" w:rsidRDefault="007D4858" w:rsidP="00326F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4858" w:rsidRPr="00E5074C" w:rsidRDefault="007D4858" w:rsidP="009F1C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4858" w:rsidRDefault="007D4858" w:rsidP="009F1C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233E8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33E8">
        <w:rPr>
          <w:rFonts w:ascii="Times New Roman" w:hAnsi="Times New Roman" w:cs="Times New Roman"/>
          <w:sz w:val="28"/>
          <w:szCs w:val="28"/>
        </w:rPr>
        <w:t xml:space="preserve">отдела культуры </w:t>
      </w:r>
    </w:p>
    <w:p w:rsidR="007D4858" w:rsidRDefault="007D4858" w:rsidP="009F1CFB">
      <w:pPr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7D4858" w:rsidRDefault="007D4858" w:rsidP="009F1C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Щербиновский  район</w:t>
      </w:r>
      <w:r w:rsidRPr="00F233E8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И.В. Гужова</w:t>
      </w:r>
    </w:p>
    <w:sectPr w:rsidR="007D4858" w:rsidSect="00326FD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858" w:rsidRDefault="007D4858" w:rsidP="00976C15">
      <w:pPr>
        <w:spacing w:after="0" w:line="240" w:lineRule="auto"/>
      </w:pPr>
      <w:r>
        <w:separator/>
      </w:r>
    </w:p>
  </w:endnote>
  <w:endnote w:type="continuationSeparator" w:id="0">
    <w:p w:rsidR="007D4858" w:rsidRDefault="007D4858" w:rsidP="00976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858" w:rsidRDefault="007D4858" w:rsidP="00976C15">
      <w:pPr>
        <w:spacing w:after="0" w:line="240" w:lineRule="auto"/>
      </w:pPr>
      <w:r>
        <w:separator/>
      </w:r>
    </w:p>
  </w:footnote>
  <w:footnote w:type="continuationSeparator" w:id="0">
    <w:p w:rsidR="007D4858" w:rsidRDefault="007D4858" w:rsidP="00976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858" w:rsidRDefault="007D4858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7D4858" w:rsidRDefault="007D485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D324510"/>
    <w:multiLevelType w:val="hybridMultilevel"/>
    <w:tmpl w:val="862CAB6E"/>
    <w:lvl w:ilvl="0" w:tplc="8C58AFA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3BC"/>
    <w:rsid w:val="000478F4"/>
    <w:rsid w:val="0006461B"/>
    <w:rsid w:val="000832F1"/>
    <w:rsid w:val="000A3EB5"/>
    <w:rsid w:val="000A7BFB"/>
    <w:rsid w:val="000B0650"/>
    <w:rsid w:val="000C65F1"/>
    <w:rsid w:val="000E6AE7"/>
    <w:rsid w:val="000F043B"/>
    <w:rsid w:val="001004EA"/>
    <w:rsid w:val="0010575A"/>
    <w:rsid w:val="00125534"/>
    <w:rsid w:val="001315FB"/>
    <w:rsid w:val="001A4FB3"/>
    <w:rsid w:val="001B63BC"/>
    <w:rsid w:val="001C2ED4"/>
    <w:rsid w:val="00211442"/>
    <w:rsid w:val="00216A74"/>
    <w:rsid w:val="002536FC"/>
    <w:rsid w:val="00265F67"/>
    <w:rsid w:val="0028221B"/>
    <w:rsid w:val="00285CC0"/>
    <w:rsid w:val="002B3662"/>
    <w:rsid w:val="002C3F37"/>
    <w:rsid w:val="002E1372"/>
    <w:rsid w:val="0030307A"/>
    <w:rsid w:val="00326FD8"/>
    <w:rsid w:val="00341AA4"/>
    <w:rsid w:val="003966DF"/>
    <w:rsid w:val="003A6C9E"/>
    <w:rsid w:val="003B6220"/>
    <w:rsid w:val="003E6216"/>
    <w:rsid w:val="004067A2"/>
    <w:rsid w:val="004169D5"/>
    <w:rsid w:val="004515BB"/>
    <w:rsid w:val="0047331C"/>
    <w:rsid w:val="00494CDA"/>
    <w:rsid w:val="00496789"/>
    <w:rsid w:val="004A59E1"/>
    <w:rsid w:val="00500492"/>
    <w:rsid w:val="005075C9"/>
    <w:rsid w:val="00540C57"/>
    <w:rsid w:val="00552BFF"/>
    <w:rsid w:val="00567C77"/>
    <w:rsid w:val="0059413B"/>
    <w:rsid w:val="005B23F2"/>
    <w:rsid w:val="005C6159"/>
    <w:rsid w:val="005F20FE"/>
    <w:rsid w:val="00622E20"/>
    <w:rsid w:val="00647695"/>
    <w:rsid w:val="00655FB0"/>
    <w:rsid w:val="00682F8A"/>
    <w:rsid w:val="006847B4"/>
    <w:rsid w:val="00695579"/>
    <w:rsid w:val="00714B3D"/>
    <w:rsid w:val="00747C8D"/>
    <w:rsid w:val="0078664E"/>
    <w:rsid w:val="007C33CA"/>
    <w:rsid w:val="007D4858"/>
    <w:rsid w:val="0080706B"/>
    <w:rsid w:val="0092038E"/>
    <w:rsid w:val="00931AFF"/>
    <w:rsid w:val="00947154"/>
    <w:rsid w:val="00951C72"/>
    <w:rsid w:val="009749CC"/>
    <w:rsid w:val="00976C15"/>
    <w:rsid w:val="009A1FD6"/>
    <w:rsid w:val="009D5A69"/>
    <w:rsid w:val="009F1CFB"/>
    <w:rsid w:val="009F418A"/>
    <w:rsid w:val="00A02245"/>
    <w:rsid w:val="00A140B9"/>
    <w:rsid w:val="00A34509"/>
    <w:rsid w:val="00A52910"/>
    <w:rsid w:val="00A7634C"/>
    <w:rsid w:val="00A83710"/>
    <w:rsid w:val="00AB0232"/>
    <w:rsid w:val="00AD06F9"/>
    <w:rsid w:val="00AF1547"/>
    <w:rsid w:val="00AF312B"/>
    <w:rsid w:val="00B4004D"/>
    <w:rsid w:val="00B961D9"/>
    <w:rsid w:val="00B96AEB"/>
    <w:rsid w:val="00BA30CD"/>
    <w:rsid w:val="00BC17E9"/>
    <w:rsid w:val="00BC684A"/>
    <w:rsid w:val="00C57802"/>
    <w:rsid w:val="00C803BE"/>
    <w:rsid w:val="00CC3DCA"/>
    <w:rsid w:val="00D12956"/>
    <w:rsid w:val="00D36DB7"/>
    <w:rsid w:val="00D77517"/>
    <w:rsid w:val="00D85F05"/>
    <w:rsid w:val="00D92EDA"/>
    <w:rsid w:val="00DA38E4"/>
    <w:rsid w:val="00DF082B"/>
    <w:rsid w:val="00E00D96"/>
    <w:rsid w:val="00E16108"/>
    <w:rsid w:val="00E22A7F"/>
    <w:rsid w:val="00E24384"/>
    <w:rsid w:val="00E27F4C"/>
    <w:rsid w:val="00E5074C"/>
    <w:rsid w:val="00E65695"/>
    <w:rsid w:val="00E661AE"/>
    <w:rsid w:val="00E76D44"/>
    <w:rsid w:val="00EC7E82"/>
    <w:rsid w:val="00F06C56"/>
    <w:rsid w:val="00F233E8"/>
    <w:rsid w:val="00F2795D"/>
    <w:rsid w:val="00F376FF"/>
    <w:rsid w:val="00F411E6"/>
    <w:rsid w:val="00F5152D"/>
    <w:rsid w:val="00F6119E"/>
    <w:rsid w:val="00FE4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3BC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2795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795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2795D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2795D"/>
    <w:rPr>
      <w:rFonts w:ascii="Times New Roman" w:hAnsi="Times New Roman" w:cs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4A5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A59E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76C15"/>
    <w:pPr>
      <w:widowControl w:val="0"/>
      <w:autoSpaceDE w:val="0"/>
      <w:autoSpaceDN w:val="0"/>
      <w:adjustRightInd w:val="0"/>
      <w:ind w:firstLine="720"/>
    </w:pPr>
    <w:rPr>
      <w:rFonts w:ascii="Arial" w:eastAsia="Batang" w:hAnsi="Arial" w:cs="Arial"/>
      <w:sz w:val="20"/>
      <w:szCs w:val="20"/>
      <w:lang w:eastAsia="ko-KR"/>
    </w:rPr>
  </w:style>
  <w:style w:type="paragraph" w:styleId="Header">
    <w:name w:val="header"/>
    <w:basedOn w:val="Normal"/>
    <w:link w:val="HeaderChar"/>
    <w:uiPriority w:val="99"/>
    <w:rsid w:val="00976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76C15"/>
  </w:style>
  <w:style w:type="paragraph" w:styleId="Footer">
    <w:name w:val="footer"/>
    <w:basedOn w:val="Normal"/>
    <w:link w:val="FooterChar"/>
    <w:uiPriority w:val="99"/>
    <w:rsid w:val="00976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76C15"/>
  </w:style>
  <w:style w:type="paragraph" w:styleId="Caption">
    <w:name w:val="caption"/>
    <w:basedOn w:val="Normal"/>
    <w:next w:val="Normal"/>
    <w:uiPriority w:val="99"/>
    <w:qFormat/>
    <w:rsid w:val="00BA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BodyText">
    <w:name w:val="Body Text"/>
    <w:basedOn w:val="Normal"/>
    <w:link w:val="BodyTextChar"/>
    <w:uiPriority w:val="99"/>
    <w:rsid w:val="00B4004D"/>
    <w:pPr>
      <w:spacing w:after="120"/>
    </w:pPr>
    <w:rPr>
      <w:rFonts w:eastAsia="Times New Roman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4004D"/>
    <w:rPr>
      <w:rFonts w:ascii="Calibri" w:hAnsi="Calibri" w:cs="Calibri"/>
      <w:lang w:eastAsia="ru-RU"/>
    </w:rPr>
  </w:style>
  <w:style w:type="paragraph" w:styleId="ListParagraph">
    <w:name w:val="List Paragraph"/>
    <w:basedOn w:val="Normal"/>
    <w:uiPriority w:val="99"/>
    <w:qFormat/>
    <w:rsid w:val="00A02245"/>
    <w:pPr>
      <w:ind w:left="720"/>
    </w:pPr>
    <w:rPr>
      <w:rFonts w:eastAsia="Times New Roman"/>
      <w:lang w:eastAsia="ru-RU"/>
    </w:rPr>
  </w:style>
  <w:style w:type="paragraph" w:customStyle="1" w:styleId="a">
    <w:name w:val="Содержимое таблицы"/>
    <w:basedOn w:val="Normal"/>
    <w:uiPriority w:val="99"/>
    <w:rsid w:val="00A83710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NormalWeb">
    <w:name w:val="Normal (Web)"/>
    <w:basedOn w:val="Normal"/>
    <w:uiPriority w:val="99"/>
    <w:rsid w:val="009F1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_1 Знак Знак Знак Знак Знак Знак Знак Знак Знак"/>
    <w:basedOn w:val="Normal"/>
    <w:uiPriority w:val="99"/>
    <w:rsid w:val="0030307A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a0">
    <w:name w:val="Абзац списка"/>
    <w:basedOn w:val="Normal"/>
    <w:uiPriority w:val="99"/>
    <w:rsid w:val="00E24384"/>
    <w:pPr>
      <w:ind w:left="720"/>
    </w:pPr>
    <w:rPr>
      <w:lang w:eastAsia="ru-RU"/>
    </w:rPr>
  </w:style>
  <w:style w:type="paragraph" w:customStyle="1" w:styleId="ConsPlusTitle">
    <w:name w:val="ConsPlusTitle"/>
    <w:uiPriority w:val="99"/>
    <w:rsid w:val="00E2438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66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377</TotalTime>
  <Pages>2</Pages>
  <Words>467</Words>
  <Characters>2665</Characters>
  <Application>Microsoft Office Outlook</Application>
  <DocSecurity>0</DocSecurity>
  <Lines>0</Lines>
  <Paragraphs>0</Paragraphs>
  <ScaleCrop>false</ScaleCrop>
  <Company>УО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Четыре</dc:creator>
  <cp:keywords/>
  <dc:description/>
  <cp:lastModifiedBy>Customer</cp:lastModifiedBy>
  <cp:revision>40</cp:revision>
  <cp:lastPrinted>2013-08-07T09:48:00Z</cp:lastPrinted>
  <dcterms:created xsi:type="dcterms:W3CDTF">2013-01-09T03:58:00Z</dcterms:created>
  <dcterms:modified xsi:type="dcterms:W3CDTF">2013-08-12T05:05:00Z</dcterms:modified>
</cp:coreProperties>
</file>